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B37" w:rsidRDefault="00B53B37" w:rsidP="0093791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представление проекта</w:t>
      </w:r>
    </w:p>
    <w:p w:rsidR="00B53B37" w:rsidRPr="00937915" w:rsidRDefault="00B53B37" w:rsidP="00963057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B53B37" w:rsidRDefault="00B53B37" w:rsidP="00963057">
      <w:pPr>
        <w:pStyle w:val="NoSpacing"/>
        <w:numPr>
          <w:ilvl w:val="0"/>
          <w:numId w:val="1"/>
        </w:numPr>
        <w:ind w:left="0" w:firstLine="0"/>
        <w:rPr>
          <w:sz w:val="28"/>
          <w:szCs w:val="28"/>
        </w:rPr>
      </w:pPr>
      <w:r w:rsidRPr="00937915">
        <w:rPr>
          <w:sz w:val="28"/>
          <w:szCs w:val="28"/>
        </w:rPr>
        <w:t>Введение</w:t>
      </w:r>
    </w:p>
    <w:p w:rsidR="00B53B37" w:rsidRPr="00937915" w:rsidRDefault="00B53B37" w:rsidP="00963057">
      <w:pPr>
        <w:pStyle w:val="NoSpacing"/>
        <w:rPr>
          <w:sz w:val="12"/>
          <w:szCs w:val="12"/>
        </w:rPr>
      </w:pPr>
    </w:p>
    <w:p w:rsidR="00B53B37" w:rsidRDefault="00B53B37" w:rsidP="00963057">
      <w:pPr>
        <w:pStyle w:val="NoSpacing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каких задач обучения в студии был разработан и осуществлён проект? </w:t>
      </w:r>
      <w:r w:rsidRPr="00937915">
        <w:rPr>
          <w:rFonts w:ascii="Times New Roman" w:hAnsi="Times New Roman" w:cs="Times New Roman"/>
          <w:i/>
          <w:iCs/>
          <w:sz w:val="28"/>
          <w:szCs w:val="28"/>
        </w:rPr>
        <w:t>(обоснование выбора метода учебного проекта)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53B37" w:rsidRPr="00103856" w:rsidRDefault="00B53B37" w:rsidP="00963057">
      <w:pPr>
        <w:pStyle w:val="NoSpacing"/>
        <w:jc w:val="both"/>
        <w:rPr>
          <w:rFonts w:ascii="Times New Roman" w:hAnsi="Times New Roman" w:cs="Times New Roman"/>
          <w:sz w:val="12"/>
          <w:szCs w:val="12"/>
        </w:rPr>
      </w:pPr>
    </w:p>
    <w:p w:rsidR="00B53B37" w:rsidRDefault="00B53B37" w:rsidP="0096305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Проектная деятельность – это…</w:t>
      </w:r>
    </w:p>
    <w:p w:rsidR="00B53B37" w:rsidRDefault="00B53B37" w:rsidP="00963057">
      <w:pPr>
        <w:pStyle w:val="NoSpacing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937915">
        <w:rPr>
          <w:sz w:val="28"/>
          <w:szCs w:val="28"/>
        </w:rPr>
        <w:t>Методический паспорт проекта</w:t>
      </w:r>
    </w:p>
    <w:p w:rsidR="00B53B37" w:rsidRPr="00103856" w:rsidRDefault="00B53B37" w:rsidP="00963057">
      <w:pPr>
        <w:pStyle w:val="NoSpacing"/>
        <w:jc w:val="both"/>
        <w:rPr>
          <w:sz w:val="12"/>
          <w:szCs w:val="12"/>
        </w:rPr>
      </w:pPr>
    </w:p>
    <w:p w:rsidR="00B53B37" w:rsidRDefault="00B53B37" w:rsidP="00963057">
      <w:pPr>
        <w:pStyle w:val="NoSpacing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Тема проекта</w:t>
      </w:r>
      <w:r>
        <w:rPr>
          <w:rFonts w:ascii="Times New Roman" w:hAnsi="Times New Roman" w:cs="Times New Roman"/>
          <w:sz w:val="28"/>
          <w:szCs w:val="28"/>
        </w:rPr>
        <w:t xml:space="preserve"> «____________________________» (</w:t>
      </w:r>
      <w:r>
        <w:rPr>
          <w:rFonts w:ascii="Times New Roman" w:hAnsi="Times New Roman" w:cs="Times New Roman"/>
          <w:i/>
          <w:iCs/>
          <w:sz w:val="28"/>
          <w:szCs w:val="28"/>
        </w:rPr>
        <w:t>с чем тесно связана тема проекта).</w:t>
      </w:r>
    </w:p>
    <w:p w:rsidR="00B53B37" w:rsidRPr="00027BFD" w:rsidRDefault="00B53B37" w:rsidP="00963057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Объединение по интересам:</w:t>
      </w:r>
    </w:p>
    <w:p w:rsidR="00B53B37" w:rsidRPr="00027BFD" w:rsidRDefault="00B53B37" w:rsidP="00963057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 Возраст учащихся, участников проекта:</w:t>
      </w:r>
    </w:p>
    <w:p w:rsidR="00B53B37" w:rsidRPr="00027BFD" w:rsidRDefault="00B53B37" w:rsidP="00963057">
      <w:pPr>
        <w:pStyle w:val="NoSpacing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4. Тип проекта: </w:t>
      </w:r>
      <w:r w:rsidRPr="00027BFD">
        <w:rPr>
          <w:rFonts w:ascii="Times New Roman" w:hAnsi="Times New Roman" w:cs="Times New Roman"/>
          <w:i/>
          <w:iCs/>
          <w:sz w:val="28"/>
          <w:szCs w:val="28"/>
        </w:rPr>
        <w:t>творческий.</w:t>
      </w:r>
    </w:p>
    <w:p w:rsidR="00B53B37" w:rsidRPr="00027BFD" w:rsidRDefault="00B53B37" w:rsidP="00963057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5. Цели образовательные и воспитательные:</w:t>
      </w:r>
    </w:p>
    <w:p w:rsidR="00B53B37" w:rsidRPr="00027BFD" w:rsidRDefault="00B53B37" w:rsidP="00963057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6. Задачи учебно-педагогические:</w:t>
      </w:r>
    </w:p>
    <w:p w:rsidR="00B53B37" w:rsidRPr="00027BFD" w:rsidRDefault="00B53B37" w:rsidP="00963057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7. Время работы над проектом:</w:t>
      </w:r>
    </w:p>
    <w:p w:rsidR="00B53B37" w:rsidRPr="00027BFD" w:rsidRDefault="00B53B37" w:rsidP="00963057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8. Режим работы </w:t>
      </w:r>
      <w:r w:rsidRPr="00027BFD">
        <w:rPr>
          <w:rFonts w:ascii="Times New Roman" w:hAnsi="Times New Roman" w:cs="Times New Roman"/>
          <w:i/>
          <w:iCs/>
          <w:sz w:val="28"/>
          <w:szCs w:val="28"/>
        </w:rPr>
        <w:t>(количество учебных часов)</w:t>
      </w: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B53B37" w:rsidRPr="00027BFD" w:rsidRDefault="00B53B37" w:rsidP="00963057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9. Информационное, материально-техническое и учебно-методическое оснащение:</w:t>
      </w:r>
    </w:p>
    <w:p w:rsidR="00B53B37" w:rsidRPr="00027BFD" w:rsidRDefault="00B53B37" w:rsidP="00963057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10. Дополнительные привлекаемые участники </w:t>
      </w:r>
      <w:r w:rsidRPr="00027BFD">
        <w:rPr>
          <w:rFonts w:ascii="Times New Roman" w:hAnsi="Times New Roman" w:cs="Times New Roman"/>
          <w:i/>
          <w:iCs/>
          <w:sz w:val="28"/>
          <w:szCs w:val="28"/>
        </w:rPr>
        <w:t>(специалисты)</w:t>
      </w: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B53B37" w:rsidRPr="00027BFD" w:rsidRDefault="00B53B37" w:rsidP="00963057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11. Знания, умения, навыки, необходимые для работы над проектом:</w:t>
      </w:r>
    </w:p>
    <w:p w:rsidR="00B53B37" w:rsidRPr="00027BFD" w:rsidRDefault="00B53B37" w:rsidP="00963057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12. Мотивация к познанию, работе:</w:t>
      </w:r>
    </w:p>
    <w:p w:rsidR="00B53B37" w:rsidRPr="00027BFD" w:rsidRDefault="00B53B37" w:rsidP="00963057">
      <w:pPr>
        <w:pStyle w:val="NoSpacing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13. Предполагаемые «приращения»: </w:t>
      </w:r>
      <w:r w:rsidRPr="00027BFD">
        <w:rPr>
          <w:rFonts w:ascii="Times New Roman" w:hAnsi="Times New Roman" w:cs="Times New Roman"/>
          <w:i/>
          <w:iCs/>
          <w:sz w:val="28"/>
          <w:szCs w:val="28"/>
        </w:rPr>
        <w:t>(например, новое содержание, новый взгляд на тему).</w:t>
      </w:r>
    </w:p>
    <w:p w:rsidR="00B53B37" w:rsidRPr="00027BFD" w:rsidRDefault="00B53B37" w:rsidP="00963057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14.</w:t>
      </w:r>
      <w:r w:rsidRPr="00027BF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Новые методические (практические) приёмы:</w:t>
      </w:r>
    </w:p>
    <w:p w:rsidR="00B53B37" w:rsidRPr="00027BFD" w:rsidRDefault="00B53B37" w:rsidP="00963057">
      <w:pPr>
        <w:pStyle w:val="NoSpacing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7B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15. Результат проекта нацелен на:</w:t>
      </w:r>
    </w:p>
    <w:p w:rsidR="00B53B37" w:rsidRPr="00103856" w:rsidRDefault="00B53B37" w:rsidP="00963057">
      <w:pPr>
        <w:pStyle w:val="NoSpacing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03856">
        <w:rPr>
          <w:rFonts w:ascii="Times New Roman" w:hAnsi="Times New Roman" w:cs="Times New Roman"/>
          <w:i/>
          <w:iCs/>
          <w:sz w:val="28"/>
          <w:szCs w:val="28"/>
        </w:rPr>
        <w:t>а.) получение знаний (каких)</w:t>
      </w:r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B53B37" w:rsidRDefault="00B53B37" w:rsidP="00963057">
      <w:pPr>
        <w:pStyle w:val="NoSpacing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03856">
        <w:rPr>
          <w:rFonts w:ascii="Times New Roman" w:hAnsi="Times New Roman" w:cs="Times New Roman"/>
          <w:i/>
          <w:iCs/>
          <w:sz w:val="28"/>
          <w:szCs w:val="28"/>
        </w:rPr>
        <w:tab/>
        <w:t>б.) развитие навыков (каких)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53B37" w:rsidRPr="00027BFD" w:rsidRDefault="00B53B37" w:rsidP="00963057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BFD">
        <w:rPr>
          <w:sz w:val="28"/>
          <w:szCs w:val="28"/>
        </w:rPr>
        <w:t>Работа над проектом</w:t>
      </w:r>
    </w:p>
    <w:p w:rsidR="00B53B37" w:rsidRDefault="00B53B37" w:rsidP="0096305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был задуман проект?</w:t>
      </w:r>
    </w:p>
    <w:p w:rsidR="00B53B37" w:rsidRDefault="00B53B37" w:rsidP="0096305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какой форме была построена работа над проектом?</w:t>
      </w:r>
    </w:p>
    <w:p w:rsidR="00B53B37" w:rsidRDefault="00B53B37" w:rsidP="00963057">
      <w:pPr>
        <w:pStyle w:val="NoSpacing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Этапы работы над проектом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(могут быть представлены в разных вариантах: </w:t>
      </w:r>
    </w:p>
    <w:p w:rsidR="00B53B37" w:rsidRDefault="00B53B37" w:rsidP="00963057">
      <w:pPr>
        <w:pStyle w:val="NoSpacing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а.) описание занятий в студии;</w:t>
      </w:r>
    </w:p>
    <w:p w:rsidR="00B53B37" w:rsidRDefault="00B53B37" w:rsidP="00963057">
      <w:pPr>
        <w:pStyle w:val="NoSpacing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б.)</w:t>
      </w:r>
      <w:r>
        <w:rPr>
          <w:rFonts w:ascii="Times New Roman" w:hAnsi="Times New Roman" w:cs="Times New Roman"/>
          <w:i/>
          <w:iCs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в виде тематического плана занятий:</w:t>
      </w:r>
    </w:p>
    <w:p w:rsidR="00B53B37" w:rsidRPr="00516FE5" w:rsidRDefault="00B53B37" w:rsidP="001D6B7E">
      <w:pPr>
        <w:pStyle w:val="NoSpacing"/>
        <w:ind w:left="720"/>
        <w:jc w:val="both"/>
        <w:rPr>
          <w:rFonts w:ascii="Times New Roman" w:hAnsi="Times New Roman" w:cs="Times New Roman"/>
          <w:i/>
          <w:iCs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B53B37" w:rsidRPr="003701BD">
        <w:tc>
          <w:tcPr>
            <w:tcW w:w="4785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701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Содержание проекта</w:t>
            </w:r>
          </w:p>
        </w:tc>
        <w:tc>
          <w:tcPr>
            <w:tcW w:w="4786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701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B53B37" w:rsidRPr="003701BD">
        <w:tc>
          <w:tcPr>
            <w:tcW w:w="4785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701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1.</w:t>
            </w:r>
          </w:p>
        </w:tc>
        <w:tc>
          <w:tcPr>
            <w:tcW w:w="4786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53B37" w:rsidRPr="003701BD">
        <w:tc>
          <w:tcPr>
            <w:tcW w:w="4785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701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2.</w:t>
            </w:r>
          </w:p>
        </w:tc>
        <w:tc>
          <w:tcPr>
            <w:tcW w:w="4786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53B37" w:rsidRPr="003701BD">
        <w:tc>
          <w:tcPr>
            <w:tcW w:w="4785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701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3.</w:t>
            </w:r>
          </w:p>
        </w:tc>
        <w:tc>
          <w:tcPr>
            <w:tcW w:w="4786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53B37" w:rsidRPr="003701BD">
        <w:tc>
          <w:tcPr>
            <w:tcW w:w="4785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701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ВСЕГО:</w:t>
            </w:r>
          </w:p>
        </w:tc>
        <w:tc>
          <w:tcPr>
            <w:tcW w:w="4786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B53B37" w:rsidRPr="001D6B7E" w:rsidRDefault="00B53B37" w:rsidP="00027BFD">
      <w:pPr>
        <w:pStyle w:val="NoSpacing"/>
        <w:ind w:left="720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B53B37" w:rsidRDefault="00B53B37" w:rsidP="00027BFD">
      <w:pPr>
        <w:pStyle w:val="NoSpacing"/>
        <w:ind w:left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в.) описание этапов (необходимо на каждом из этапов показать роль педагога):</w:t>
      </w:r>
    </w:p>
    <w:p w:rsidR="00B53B37" w:rsidRDefault="00B53B37" w:rsidP="00027BFD">
      <w:pPr>
        <w:pStyle w:val="NoSpacing"/>
        <w:ind w:left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 организационный;</w:t>
      </w:r>
    </w:p>
    <w:p w:rsidR="00B53B37" w:rsidRDefault="00B53B37" w:rsidP="00027BFD">
      <w:pPr>
        <w:pStyle w:val="NoSpacing"/>
        <w:ind w:left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 поисковый и исследовательский;</w:t>
      </w:r>
    </w:p>
    <w:p w:rsidR="00B53B37" w:rsidRDefault="00B53B37" w:rsidP="00027BFD">
      <w:pPr>
        <w:pStyle w:val="NoSpacing"/>
        <w:ind w:left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 творческая деятельность;</w:t>
      </w:r>
    </w:p>
    <w:p w:rsidR="00B53B37" w:rsidRDefault="00B53B37" w:rsidP="00027BFD">
      <w:pPr>
        <w:pStyle w:val="NoSpacing"/>
        <w:ind w:left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 предъявление проекта и его продукта; оценка результатов и процесса в целом</w:t>
      </w:r>
    </w:p>
    <w:p w:rsidR="00B53B37" w:rsidRPr="001D6B7E" w:rsidRDefault="00B53B37" w:rsidP="00027BFD">
      <w:pPr>
        <w:pStyle w:val="NoSpacing"/>
        <w:ind w:left="720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B53B37" w:rsidRDefault="00B53B37" w:rsidP="00027BFD">
      <w:pPr>
        <w:pStyle w:val="NoSpacing"/>
        <w:ind w:left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г.) в виде таблицы: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98"/>
        <w:gridCol w:w="1701"/>
        <w:gridCol w:w="2693"/>
        <w:gridCol w:w="2659"/>
      </w:tblGrid>
      <w:tr w:rsidR="00B53B37" w:rsidRPr="003701BD">
        <w:tc>
          <w:tcPr>
            <w:tcW w:w="1798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701BD">
              <w:rPr>
                <w:rFonts w:ascii="Times New Roman" w:hAnsi="Times New Roman" w:cs="Times New Roman"/>
                <w:b/>
                <w:bCs/>
              </w:rPr>
              <w:t>Этапы работы</w:t>
            </w:r>
          </w:p>
        </w:tc>
        <w:tc>
          <w:tcPr>
            <w:tcW w:w="1701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701BD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2693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701BD">
              <w:rPr>
                <w:rFonts w:ascii="Times New Roman" w:hAnsi="Times New Roman" w:cs="Times New Roman"/>
                <w:b/>
                <w:bCs/>
              </w:rPr>
              <w:t>Деятельность учащихся</w:t>
            </w:r>
          </w:p>
        </w:tc>
        <w:tc>
          <w:tcPr>
            <w:tcW w:w="2659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701BD">
              <w:rPr>
                <w:rFonts w:ascii="Times New Roman" w:hAnsi="Times New Roman" w:cs="Times New Roman"/>
                <w:b/>
                <w:bCs/>
              </w:rPr>
              <w:t>Деятельность педагога</w:t>
            </w:r>
          </w:p>
        </w:tc>
      </w:tr>
      <w:tr w:rsidR="00B53B37" w:rsidRPr="003701BD">
        <w:tc>
          <w:tcPr>
            <w:tcW w:w="1798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3701BD">
              <w:rPr>
                <w:rFonts w:ascii="Times New Roman" w:hAnsi="Times New Roman" w:cs="Times New Roman"/>
              </w:rPr>
              <w:t>Подготовка</w:t>
            </w:r>
          </w:p>
        </w:tc>
        <w:tc>
          <w:tcPr>
            <w:tcW w:w="1701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693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659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53B37" w:rsidRPr="003701BD">
        <w:tc>
          <w:tcPr>
            <w:tcW w:w="1798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3701BD">
              <w:rPr>
                <w:rFonts w:ascii="Times New Roman" w:hAnsi="Times New Roman" w:cs="Times New Roman"/>
              </w:rPr>
              <w:t>Планирование</w:t>
            </w:r>
          </w:p>
        </w:tc>
        <w:tc>
          <w:tcPr>
            <w:tcW w:w="1701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693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659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53B37" w:rsidRPr="003701BD">
        <w:tc>
          <w:tcPr>
            <w:tcW w:w="1798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3701BD">
              <w:rPr>
                <w:rFonts w:ascii="Times New Roman" w:hAnsi="Times New Roman" w:cs="Times New Roman"/>
              </w:rPr>
              <w:t>Творческая деятельность</w:t>
            </w:r>
          </w:p>
        </w:tc>
        <w:tc>
          <w:tcPr>
            <w:tcW w:w="1701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693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659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53B37" w:rsidRPr="003701BD">
        <w:tc>
          <w:tcPr>
            <w:tcW w:w="1798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3701BD">
              <w:rPr>
                <w:rFonts w:ascii="Times New Roman" w:hAnsi="Times New Roman" w:cs="Times New Roman"/>
              </w:rPr>
              <w:t>Результаты и выводы</w:t>
            </w:r>
          </w:p>
        </w:tc>
        <w:tc>
          <w:tcPr>
            <w:tcW w:w="1701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693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659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53B37" w:rsidRPr="003701BD">
        <w:tc>
          <w:tcPr>
            <w:tcW w:w="1798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3701BD">
              <w:rPr>
                <w:rFonts w:ascii="Times New Roman" w:hAnsi="Times New Roman" w:cs="Times New Roman"/>
              </w:rPr>
              <w:t>Представление результатов</w:t>
            </w:r>
          </w:p>
        </w:tc>
        <w:tc>
          <w:tcPr>
            <w:tcW w:w="1701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693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659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53B37" w:rsidRPr="003701BD">
        <w:tc>
          <w:tcPr>
            <w:tcW w:w="1798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3701BD">
              <w:rPr>
                <w:rFonts w:ascii="Times New Roman" w:hAnsi="Times New Roman" w:cs="Times New Roman"/>
              </w:rPr>
              <w:t>Оценка результатов и процесса в целом</w:t>
            </w:r>
          </w:p>
        </w:tc>
        <w:tc>
          <w:tcPr>
            <w:tcW w:w="1701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693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659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B53B37" w:rsidRDefault="00B53B37" w:rsidP="00027BFD">
      <w:pPr>
        <w:pStyle w:val="NoSpacing"/>
        <w:ind w:left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д.)</w:t>
      </w:r>
      <w:r>
        <w:rPr>
          <w:rFonts w:ascii="Times New Roman" w:hAnsi="Times New Roman" w:cs="Times New Roman"/>
          <w:i/>
          <w:iCs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в виде структуры учебного проекта:</w:t>
      </w:r>
    </w:p>
    <w:p w:rsidR="00B53B37" w:rsidRPr="00516FE5" w:rsidRDefault="00B53B37" w:rsidP="00027BFD">
      <w:pPr>
        <w:pStyle w:val="NoSpacing"/>
        <w:ind w:left="720"/>
        <w:jc w:val="both"/>
        <w:rPr>
          <w:rFonts w:ascii="Times New Roman" w:hAnsi="Times New Roman" w:cs="Times New Roman"/>
          <w:i/>
          <w:iCs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23"/>
        <w:gridCol w:w="3686"/>
        <w:gridCol w:w="2942"/>
      </w:tblGrid>
      <w:tr w:rsidR="00B53B37" w:rsidRPr="003701BD">
        <w:tc>
          <w:tcPr>
            <w:tcW w:w="2223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701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Первый этап</w:t>
            </w:r>
          </w:p>
        </w:tc>
        <w:tc>
          <w:tcPr>
            <w:tcW w:w="3686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701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Второй этап</w:t>
            </w:r>
          </w:p>
        </w:tc>
        <w:tc>
          <w:tcPr>
            <w:tcW w:w="2942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701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Третий этап</w:t>
            </w:r>
          </w:p>
        </w:tc>
      </w:tr>
      <w:tr w:rsidR="00B53B37" w:rsidRPr="003701BD">
        <w:tc>
          <w:tcPr>
            <w:tcW w:w="2223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701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Стартовый</w:t>
            </w:r>
          </w:p>
        </w:tc>
        <w:tc>
          <w:tcPr>
            <w:tcW w:w="3686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701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Практическая реализация</w:t>
            </w:r>
          </w:p>
        </w:tc>
        <w:tc>
          <w:tcPr>
            <w:tcW w:w="2942" w:type="dxa"/>
          </w:tcPr>
          <w:p w:rsidR="00B53B37" w:rsidRPr="003701BD" w:rsidRDefault="00B53B37" w:rsidP="003701BD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701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Презентация. Защита</w:t>
            </w:r>
          </w:p>
        </w:tc>
      </w:tr>
    </w:tbl>
    <w:p w:rsidR="00B53B37" w:rsidRDefault="00B53B37" w:rsidP="00516FE5">
      <w:pPr>
        <w:pStyle w:val="NoSpacing"/>
        <w:ind w:left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Оценка своего труда по критериям:</w:t>
      </w:r>
    </w:p>
    <w:p w:rsidR="00B53B37" w:rsidRPr="00C12A12" w:rsidRDefault="00B53B37" w:rsidP="00C12A12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sz w:val="28"/>
          <w:szCs w:val="28"/>
        </w:rPr>
        <w:t>Презентация проекта</w:t>
      </w:r>
    </w:p>
    <w:p w:rsidR="00B53B37" w:rsidRDefault="00B53B37" w:rsidP="00C12A12">
      <w:pPr>
        <w:pStyle w:val="NoSpacing"/>
        <w:ind w:left="720"/>
        <w:jc w:val="both"/>
        <w:rPr>
          <w:rFonts w:ascii="Times New Roman" w:hAnsi="Times New Roman" w:cs="Times New Roman"/>
          <w:i/>
          <w:iCs/>
          <w:sz w:val="12"/>
          <w:szCs w:val="12"/>
        </w:rPr>
      </w:pPr>
    </w:p>
    <w:p w:rsidR="00B53B37" w:rsidRDefault="00B53B37" w:rsidP="00C12A12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и в </w:t>
      </w:r>
      <w:r w:rsidRPr="00C12A12">
        <w:rPr>
          <w:rFonts w:ascii="Times New Roman" w:hAnsi="Times New Roman" w:cs="Times New Roman"/>
          <w:sz w:val="28"/>
          <w:szCs w:val="28"/>
        </w:rPr>
        <w:t>какой форме состоялась презентация проекта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C12A12">
        <w:rPr>
          <w:rFonts w:ascii="Times New Roman" w:hAnsi="Times New Roman" w:cs="Times New Roman"/>
          <w:i/>
          <w:iCs/>
          <w:sz w:val="28"/>
          <w:szCs w:val="28"/>
        </w:rPr>
        <w:t>(учащиеся предъявляют свои творческие проектные работы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>О чём участники проекта сделали выводы по итогам проектной деятельности? (Педагог использует приёмы самоанализа и рефлексию).</w:t>
      </w:r>
    </w:p>
    <w:p w:rsidR="00B53B37" w:rsidRPr="00C12A12" w:rsidRDefault="00B53B37" w:rsidP="00C12A12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sz w:val="28"/>
          <w:szCs w:val="28"/>
        </w:rPr>
        <w:t>Продукт проекта</w:t>
      </w:r>
    </w:p>
    <w:p w:rsidR="00B53B37" w:rsidRDefault="00B53B37" w:rsidP="00C12A12">
      <w:pPr>
        <w:pStyle w:val="NoSpacing"/>
        <w:ind w:left="720"/>
        <w:jc w:val="both"/>
        <w:rPr>
          <w:rFonts w:ascii="Times New Roman" w:hAnsi="Times New Roman" w:cs="Times New Roman"/>
          <w:i/>
          <w:iCs/>
          <w:sz w:val="12"/>
          <w:szCs w:val="12"/>
        </w:rPr>
      </w:pPr>
    </w:p>
    <w:p w:rsidR="00B53B37" w:rsidRDefault="00B53B37" w:rsidP="00C12A12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Продукт проекта может быть представлен в разных формах: выставочная экспозиция, портфолио творческих работ участников проекта, виртуальная выставка и др.</w:t>
      </w:r>
    </w:p>
    <w:p w:rsidR="00B53B37" w:rsidRDefault="00B53B37" w:rsidP="00B34C90">
      <w:pPr>
        <w:pStyle w:val="NoSpacing"/>
        <w:ind w:left="72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</w:t>
      </w:r>
      <w:r w:rsidRPr="00B34C90">
        <w:rPr>
          <w:rFonts w:ascii="Times New Roman" w:hAnsi="Times New Roman" w:cs="Times New Roman"/>
          <w:i/>
          <w:iCs/>
          <w:sz w:val="28"/>
          <w:szCs w:val="28"/>
        </w:rPr>
        <w:t xml:space="preserve">етодические указания </w:t>
      </w:r>
      <w:r>
        <w:rPr>
          <w:rFonts w:ascii="Times New Roman" w:hAnsi="Times New Roman" w:cs="Times New Roman"/>
          <w:i/>
          <w:iCs/>
          <w:sz w:val="28"/>
          <w:szCs w:val="28"/>
        </w:rPr>
        <w:t>по подготовке</w:t>
      </w:r>
    </w:p>
    <w:p w:rsidR="00B53B37" w:rsidRDefault="00B53B37" w:rsidP="00B34C90">
      <w:pPr>
        <w:pStyle w:val="NoSpacing"/>
        <w:ind w:left="72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методического представления учебного проекта</w:t>
      </w:r>
      <w:r w:rsidRPr="00B34C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B53B37" w:rsidRDefault="00B53B37" w:rsidP="00B34C90">
      <w:pPr>
        <w:pStyle w:val="NoSpacing"/>
        <w:ind w:left="72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для </w:t>
      </w:r>
      <w:r w:rsidRPr="00B34C90">
        <w:rPr>
          <w:rFonts w:ascii="Times New Roman" w:hAnsi="Times New Roman" w:cs="Times New Roman"/>
          <w:i/>
          <w:iCs/>
          <w:sz w:val="28"/>
          <w:szCs w:val="28"/>
        </w:rPr>
        <w:t>педагогов-проектантов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и методических работников.</w:t>
      </w:r>
    </w:p>
    <w:p w:rsidR="00B53B37" w:rsidRDefault="00B53B37" w:rsidP="00B34C90">
      <w:pPr>
        <w:pStyle w:val="NoSpacing"/>
        <w:ind w:left="72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Сост. Сидоревич Т.А.</w:t>
      </w:r>
    </w:p>
    <w:sectPr w:rsidR="00B53B37" w:rsidSect="00F45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F16"/>
    <w:multiLevelType w:val="hybridMultilevel"/>
    <w:tmpl w:val="96606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7915"/>
    <w:rsid w:val="00027BFD"/>
    <w:rsid w:val="00103856"/>
    <w:rsid w:val="001D6B7E"/>
    <w:rsid w:val="003701BD"/>
    <w:rsid w:val="00462C31"/>
    <w:rsid w:val="00516FE5"/>
    <w:rsid w:val="005B600D"/>
    <w:rsid w:val="007C0716"/>
    <w:rsid w:val="007C4F89"/>
    <w:rsid w:val="00937915"/>
    <w:rsid w:val="00963057"/>
    <w:rsid w:val="00A022E8"/>
    <w:rsid w:val="00B34C90"/>
    <w:rsid w:val="00B53B37"/>
    <w:rsid w:val="00C12A12"/>
    <w:rsid w:val="00E154B0"/>
    <w:rsid w:val="00EF0BEC"/>
    <w:rsid w:val="00F4543A"/>
    <w:rsid w:val="00FD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43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37915"/>
    <w:rPr>
      <w:rFonts w:cs="Calibri"/>
    </w:rPr>
  </w:style>
  <w:style w:type="table" w:styleId="TableGrid">
    <w:name w:val="Table Grid"/>
    <w:basedOn w:val="TableNormal"/>
    <w:uiPriority w:val="99"/>
    <w:rsid w:val="00027B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2</Pages>
  <Words>380</Words>
  <Characters>2170</Characters>
  <Application>Microsoft Office Outlook</Application>
  <DocSecurity>0</DocSecurity>
  <Lines>0</Lines>
  <Paragraphs>0</Paragraphs>
  <ScaleCrop>false</ScaleCrop>
  <Company>-НЦХТДМ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Ученик</cp:lastModifiedBy>
  <cp:revision>11</cp:revision>
  <cp:lastPrinted>2012-11-06T08:01:00Z</cp:lastPrinted>
  <dcterms:created xsi:type="dcterms:W3CDTF">2012-11-03T10:23:00Z</dcterms:created>
  <dcterms:modified xsi:type="dcterms:W3CDTF">2012-11-13T10:55:00Z</dcterms:modified>
</cp:coreProperties>
</file>